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A5B06" w:rsidRPr="003A5B06">
        <w:rPr>
          <w:rFonts w:eastAsia="Arial"/>
          <w:b/>
          <w:kern w:val="3"/>
          <w:sz w:val="24"/>
          <w:szCs w:val="24"/>
          <w:lang w:eastAsia="zh-CN"/>
        </w:rPr>
        <w:t>г. Бавлы, ул. Горюнова, д. 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B2D28" w:rsidRPr="002B2D2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. системы ХВС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9F1" w:rsidRPr="00CA79F1">
        <w:rPr>
          <w:b/>
          <w:color w:val="000000"/>
          <w:kern w:val="3"/>
          <w:sz w:val="24"/>
          <w:szCs w:val="24"/>
          <w:lang w:eastAsia="zh-CN" w:bidi="hi-IN"/>
        </w:rPr>
        <w:t xml:space="preserve">115 000,00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CA79F1" w:rsidRPr="00CA79F1">
        <w:t xml:space="preserve">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79F1" w:rsidRPr="00CA79F1">
        <w:rPr>
          <w:b/>
          <w:color w:val="000000"/>
          <w:kern w:val="3"/>
          <w:sz w:val="24"/>
          <w:szCs w:val="24"/>
          <w:lang w:eastAsia="zh-CN" w:bidi="hi-IN"/>
        </w:rPr>
        <w:t>700 000,00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 w:rsidRPr="00E12E1D">
        <w:rPr>
          <w:b/>
          <w:color w:val="000000"/>
          <w:kern w:val="3"/>
          <w:sz w:val="24"/>
          <w:szCs w:val="24"/>
          <w:lang w:eastAsia="zh-CN" w:bidi="hi-IN"/>
        </w:rPr>
        <w:t>125 000,00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E12E1D" w:rsidRPr="00E12E1D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12E1D" w:rsidRPr="00E12E1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12E1D" w:rsidRPr="00E12E1D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A5B06" w:rsidRPr="003A5B06">
        <w:rPr>
          <w:b/>
          <w:color w:val="000000"/>
          <w:kern w:val="3"/>
          <w:sz w:val="24"/>
          <w:szCs w:val="24"/>
          <w:lang w:eastAsia="zh-CN" w:bidi="hi-IN"/>
        </w:rPr>
        <w:t>230 000,00</w:t>
      </w:r>
      <w:r w:rsidR="003A5B0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E12E1D" w:rsidRPr="00E12E1D">
        <w:rPr>
          <w:color w:val="000000"/>
          <w:kern w:val="3"/>
          <w:sz w:val="24"/>
          <w:szCs w:val="24"/>
          <w:lang w:eastAsia="zh-CN" w:bidi="hi-IN"/>
        </w:rPr>
        <w:t>емонт крыши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A5B06" w:rsidRPr="003A5B06">
        <w:rPr>
          <w:b/>
          <w:color w:val="000000"/>
          <w:kern w:val="3"/>
          <w:sz w:val="24"/>
          <w:szCs w:val="24"/>
          <w:lang w:eastAsia="zh-CN" w:bidi="hi-IN"/>
        </w:rPr>
        <w:t>1 740 000,00</w:t>
      </w:r>
      <w:r w:rsidR="003A5B0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682A56" w:rsidRPr="00682A56">
        <w:t xml:space="preserve"> </w:t>
      </w:r>
      <w:r w:rsidR="003A5B06">
        <w:rPr>
          <w:sz w:val="24"/>
        </w:rPr>
        <w:t>у</w:t>
      </w:r>
      <w:r w:rsidR="00E12E1D" w:rsidRPr="00E12E1D">
        <w:rPr>
          <w:sz w:val="24"/>
        </w:rPr>
        <w:t>тепление фасада</w:t>
      </w:r>
      <w:r w:rsidR="00E12E1D">
        <w:rPr>
          <w:sz w:val="24"/>
        </w:rPr>
        <w:t xml:space="preserve"> не более </w:t>
      </w:r>
      <w:r w:rsidR="003A5B06" w:rsidRPr="003A5B06">
        <w:rPr>
          <w:b/>
          <w:sz w:val="24"/>
        </w:rPr>
        <w:t>3 350 000,00</w:t>
      </w:r>
      <w:r w:rsidR="00E12E1D" w:rsidRPr="00E12E1D">
        <w:rPr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A5B06" w:rsidRPr="003A5B06">
        <w:rPr>
          <w:b/>
          <w:bCs/>
          <w:color w:val="000000"/>
          <w:kern w:val="3"/>
          <w:sz w:val="24"/>
          <w:szCs w:val="24"/>
          <w:lang w:eastAsia="zh-CN" w:bidi="hi-IN"/>
        </w:rPr>
        <w:t>219 100,00</w:t>
      </w:r>
      <w:r w:rsidR="003A5B0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A5B06" w:rsidRPr="003A5B06">
        <w:rPr>
          <w:b/>
          <w:bCs/>
          <w:color w:val="000000"/>
          <w:kern w:val="3"/>
          <w:sz w:val="24"/>
          <w:szCs w:val="24"/>
          <w:lang w:eastAsia="zh-CN" w:bidi="hi-IN"/>
        </w:rPr>
        <w:t>93 900,00</w:t>
      </w:r>
      <w:r w:rsidR="003A5B0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2D28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00C23-ADB1-4066-823A-862AB8DA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347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2024-06-19T06:59:00Z</dcterms:created>
  <dcterms:modified xsi:type="dcterms:W3CDTF">2024-07-01T10:26:00Z</dcterms:modified>
</cp:coreProperties>
</file>